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R3-230076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2703709" w:rsidR="00F25D98" w:rsidRDefault="00B10D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on Value Tag in gNB-CU System 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RadiSys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D3380B" w:rsidR="001E41F3" w:rsidRDefault="00B10D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5469EB" w:rsidR="001E41F3" w:rsidRDefault="00B10D8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2023-02-09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D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10D81" w:rsidRDefault="00B10D81" w:rsidP="00B10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B6EC91" w:rsidR="00B10D81" w:rsidRDefault="00B10D81" w:rsidP="00B10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TS 38.473 section 9.3.1.42 </w:t>
            </w:r>
            <w:r w:rsidRPr="00EA5FA7">
              <w:rPr>
                <w:lang w:eastAsia="zh-CN"/>
              </w:rPr>
              <w:t>gNB-CU System Information</w:t>
            </w:r>
            <w:r>
              <w:rPr>
                <w:lang w:eastAsia="zh-CN"/>
              </w:rPr>
              <w:t xml:space="preserve"> states that, the value for Value Tag may go beyond 31 as per defined ASN structure. But as per TS 38.331 Value Tag range for SIBs shall be restricted from 0 to 31 in SIB1. If value for Value Tag to be used beyond 31 by</w:t>
            </w:r>
            <w:r w:rsidRPr="00EA5FA7">
              <w:t xml:space="preserve"> gNB-CU</w:t>
            </w:r>
            <w:r>
              <w:t xml:space="preserve"> for any of the SIBs</w:t>
            </w:r>
            <w:r>
              <w:rPr>
                <w:lang w:eastAsia="zh-CN"/>
              </w:rPr>
              <w:t xml:space="preserve">, then ASN encoding of SIB1 will fail at gNB-DU as the range for Value Tag in RRC is restricted from 0 to 31 for SIBs. We are proposing to add a semantics description in TS 38.473 to align rage for Value Tag between F1AP and RRC. </w:t>
            </w:r>
          </w:p>
        </w:tc>
      </w:tr>
      <w:tr w:rsidR="00B10D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10D81" w:rsidRDefault="00B10D81" w:rsidP="00B10D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10D81" w:rsidRDefault="00B10D81" w:rsidP="00B10D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D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10D81" w:rsidRDefault="00B10D81" w:rsidP="00B10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EC04D7" w:rsidR="00B10D81" w:rsidRDefault="00B10D81" w:rsidP="00B10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We are proposing to add a semantics description for Value Tag in TS 38.473 to align range for Value Tag between F1AP and RRC.</w:t>
            </w:r>
          </w:p>
        </w:tc>
      </w:tr>
      <w:tr w:rsidR="00B10D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10D81" w:rsidRDefault="00B10D81" w:rsidP="00B10D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10D81" w:rsidRDefault="00B10D81" w:rsidP="00B10D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D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10D81" w:rsidRDefault="00B10D81" w:rsidP="00B10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465D08" w:rsidR="00B10D81" w:rsidRDefault="00B10D81" w:rsidP="00B10D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ASN encoding of SIB1 will fail at gNB-DU if value for Value Tag to be used beyond 31 by gNB-CU for any of the SIB’s.</w:t>
            </w:r>
          </w:p>
        </w:tc>
      </w:tr>
      <w:tr w:rsidR="00B10D81" w14:paraId="034AF533" w14:textId="77777777" w:rsidTr="00547111">
        <w:tc>
          <w:tcPr>
            <w:tcW w:w="2694" w:type="dxa"/>
            <w:gridSpan w:val="2"/>
          </w:tcPr>
          <w:p w14:paraId="39D9EB5B" w14:textId="77777777" w:rsidR="00B10D81" w:rsidRDefault="00B10D81" w:rsidP="00B10D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10D81" w:rsidRDefault="00B10D81" w:rsidP="00B10D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D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10D81" w:rsidRDefault="00B10D81" w:rsidP="00B10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AF99FA" w:rsidR="00B10D81" w:rsidRDefault="00B10D81" w:rsidP="00B10D81">
            <w:pPr>
              <w:pStyle w:val="CRCoverPage"/>
              <w:spacing w:after="0"/>
              <w:ind w:left="100"/>
              <w:rPr>
                <w:noProof/>
              </w:rPr>
            </w:pPr>
            <w:r>
              <w:t>9.3.1.42</w:t>
            </w:r>
          </w:p>
        </w:tc>
      </w:tr>
      <w:tr w:rsidR="00B10D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10D81" w:rsidRDefault="00B10D81" w:rsidP="00B10D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10D81" w:rsidRDefault="00B10D81" w:rsidP="00B10D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0D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10D81" w:rsidRDefault="00B10D81" w:rsidP="00B10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10D81" w:rsidRDefault="00B10D81" w:rsidP="00B10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10D81" w:rsidRDefault="00B10D81" w:rsidP="00B10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10D81" w:rsidRDefault="00B10D81" w:rsidP="00B10D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10D81" w:rsidRDefault="00B10D81" w:rsidP="00B10D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0D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10D81" w:rsidRDefault="00B10D81" w:rsidP="00B10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10D81" w:rsidRDefault="00B10D81" w:rsidP="00B10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F4D79D" w:rsidR="00B10D81" w:rsidRDefault="00B10D81" w:rsidP="00B10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10D81" w:rsidRDefault="00B10D81" w:rsidP="00B10D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10D81" w:rsidRDefault="00B10D81" w:rsidP="00B10D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D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0D81" w:rsidRDefault="00B10D81" w:rsidP="00B10D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10D81" w:rsidRDefault="00B10D81" w:rsidP="00B10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00A23C" w:rsidR="00B10D81" w:rsidRDefault="00B10D81" w:rsidP="00B10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10D81" w:rsidRDefault="00B10D81" w:rsidP="00B10D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10D81" w:rsidRDefault="00B10D81" w:rsidP="00B10D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D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10D81" w:rsidRDefault="00B10D81" w:rsidP="00B10D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10D81" w:rsidRDefault="00B10D81" w:rsidP="00B10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5CCFE8" w:rsidR="00B10D81" w:rsidRDefault="00B10D81" w:rsidP="00B10D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10D81" w:rsidRDefault="00B10D81" w:rsidP="00B10D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10D81" w:rsidRDefault="00B10D81" w:rsidP="00B10D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0D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10D81" w:rsidRDefault="00B10D81" w:rsidP="00B10D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10D81" w:rsidRDefault="00B10D81" w:rsidP="00B10D81">
            <w:pPr>
              <w:pStyle w:val="CRCoverPage"/>
              <w:spacing w:after="0"/>
              <w:rPr>
                <w:noProof/>
              </w:rPr>
            </w:pPr>
          </w:p>
        </w:tc>
      </w:tr>
      <w:tr w:rsidR="00B10D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10D81" w:rsidRDefault="00B10D81" w:rsidP="00B10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10D81" w:rsidRDefault="00B10D81" w:rsidP="00B10D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0D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10D81" w:rsidRPr="008863B9" w:rsidRDefault="00B10D81" w:rsidP="00B10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10D81" w:rsidRPr="008863B9" w:rsidRDefault="00B10D81" w:rsidP="00B10D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0D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10D81" w:rsidRDefault="00B10D81" w:rsidP="00B10D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10D81" w:rsidRDefault="00B10D81" w:rsidP="00B10D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0FF1A" w14:textId="77777777" w:rsidR="00B10D81" w:rsidRDefault="00B10D81" w:rsidP="00B10D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>Start of the change</w:t>
      </w:r>
    </w:p>
    <w:p w14:paraId="39E73361" w14:textId="77777777" w:rsidR="00B10D81" w:rsidRPr="00EA5FA7" w:rsidRDefault="00B10D81" w:rsidP="00B10D81">
      <w:pPr>
        <w:pStyle w:val="Heading4"/>
        <w:rPr>
          <w:lang w:eastAsia="zh-CN"/>
        </w:rPr>
      </w:pPr>
      <w:bookmarkStart w:id="1" w:name="_Toc20955947"/>
      <w:bookmarkStart w:id="2" w:name="_Toc29893065"/>
      <w:bookmarkStart w:id="3" w:name="_Toc36557002"/>
      <w:bookmarkStart w:id="4" w:name="_Toc45832450"/>
      <w:bookmarkStart w:id="5" w:name="_Toc51763730"/>
      <w:bookmarkStart w:id="6" w:name="_Toc64448899"/>
      <w:bookmarkStart w:id="7" w:name="_Toc66289558"/>
      <w:bookmarkStart w:id="8" w:name="_Toc74154671"/>
      <w:bookmarkStart w:id="9" w:name="_Toc81383415"/>
      <w:bookmarkStart w:id="10" w:name="_Toc88658048"/>
      <w:bookmarkStart w:id="11" w:name="_Toc97910960"/>
      <w:bookmarkStart w:id="12" w:name="_Toc99038720"/>
      <w:bookmarkStart w:id="13" w:name="_Toc99730983"/>
      <w:bookmarkStart w:id="14" w:name="_Toc105511114"/>
      <w:bookmarkStart w:id="15" w:name="_Toc105927646"/>
      <w:bookmarkStart w:id="16" w:name="_Toc106110186"/>
      <w:bookmarkStart w:id="17" w:name="_Toc113835623"/>
      <w:bookmarkStart w:id="18" w:name="_Toc120124471"/>
      <w:bookmarkStart w:id="19" w:name="_Toc121161471"/>
      <w:r w:rsidRPr="00EA5FA7">
        <w:rPr>
          <w:lang w:eastAsia="zh-CN"/>
        </w:rPr>
        <w:t>9.3.1.42</w:t>
      </w:r>
      <w:r w:rsidRPr="00EA5FA7">
        <w:rPr>
          <w:lang w:eastAsia="zh-CN"/>
        </w:rPr>
        <w:tab/>
        <w:t>gNB-CU System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5AAED25" w14:textId="77777777" w:rsidR="00B10D81" w:rsidRPr="003D15E9" w:rsidRDefault="00B10D81" w:rsidP="00B10D81">
      <w:pPr>
        <w:rPr>
          <w:lang w:eastAsia="zh-CN"/>
        </w:rPr>
      </w:pPr>
      <w:r w:rsidRPr="00EA5FA7">
        <w:rPr>
          <w:lang w:eastAsia="zh-CN"/>
        </w:rPr>
        <w:t>This IE contains the system information encoded by the gNB-CU.</w:t>
      </w:r>
      <w:r>
        <w:rPr>
          <w:lang w:eastAsia="zh-CN"/>
        </w:rPr>
        <w:br/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1134"/>
        <w:gridCol w:w="1134"/>
        <w:gridCol w:w="2552"/>
        <w:gridCol w:w="1275"/>
        <w:gridCol w:w="1134"/>
      </w:tblGrid>
      <w:tr w:rsidR="00B10D81" w:rsidRPr="00EA5FA7" w14:paraId="52F268DE" w14:textId="77777777" w:rsidTr="005B35CC">
        <w:tc>
          <w:tcPr>
            <w:tcW w:w="2209" w:type="dxa"/>
          </w:tcPr>
          <w:p w14:paraId="3958ADA3" w14:textId="77777777" w:rsidR="00B10D81" w:rsidRPr="00EA5FA7" w:rsidRDefault="00B10D81" w:rsidP="005B35C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992" w:type="dxa"/>
          </w:tcPr>
          <w:p w14:paraId="1A0A102C" w14:textId="77777777" w:rsidR="00B10D81" w:rsidRPr="00EA5FA7" w:rsidRDefault="00B10D81" w:rsidP="005B35C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0F1B262E" w14:textId="77777777" w:rsidR="00B10D81" w:rsidRPr="00EA5FA7" w:rsidRDefault="00B10D81" w:rsidP="005B35C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134" w:type="dxa"/>
          </w:tcPr>
          <w:p w14:paraId="1F945D0C" w14:textId="77777777" w:rsidR="00B10D81" w:rsidRPr="00EA5FA7" w:rsidRDefault="00B10D81" w:rsidP="005B35C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552" w:type="dxa"/>
          </w:tcPr>
          <w:p w14:paraId="19C260E4" w14:textId="77777777" w:rsidR="00B10D81" w:rsidRPr="00EA5FA7" w:rsidRDefault="00B10D81" w:rsidP="005B35C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510BC1E6" w14:textId="77777777" w:rsidR="00B10D81" w:rsidRPr="00EA5FA7" w:rsidRDefault="00B10D81" w:rsidP="005B35C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B1A81CD" w14:textId="77777777" w:rsidR="00B10D81" w:rsidRPr="00EA5FA7" w:rsidRDefault="00B10D81" w:rsidP="005B35C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B10D81" w:rsidRPr="00EA5FA7" w:rsidDel="003E731D" w14:paraId="5A091346" w14:textId="77777777" w:rsidTr="005B35CC">
        <w:tc>
          <w:tcPr>
            <w:tcW w:w="2209" w:type="dxa"/>
          </w:tcPr>
          <w:p w14:paraId="38ADECDB" w14:textId="77777777" w:rsidR="00B10D81" w:rsidRPr="00B62421" w:rsidDel="003E731D" w:rsidRDefault="00B10D81" w:rsidP="005B35CC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SIB type to Be Updated List</w:t>
            </w:r>
          </w:p>
        </w:tc>
        <w:tc>
          <w:tcPr>
            <w:tcW w:w="992" w:type="dxa"/>
          </w:tcPr>
          <w:p w14:paraId="03647018" w14:textId="77777777" w:rsidR="00B10D81" w:rsidRPr="00EA5FA7" w:rsidDel="003E731D" w:rsidRDefault="00B10D81" w:rsidP="005B35CC">
            <w:pPr>
              <w:pStyle w:val="TAL"/>
            </w:pPr>
          </w:p>
        </w:tc>
        <w:tc>
          <w:tcPr>
            <w:tcW w:w="1134" w:type="dxa"/>
          </w:tcPr>
          <w:p w14:paraId="3F2CF6BA" w14:textId="77777777" w:rsidR="00B10D81" w:rsidRPr="00EA5FA7" w:rsidRDefault="00B10D81" w:rsidP="005B35CC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</w:t>
            </w:r>
          </w:p>
        </w:tc>
        <w:tc>
          <w:tcPr>
            <w:tcW w:w="1134" w:type="dxa"/>
          </w:tcPr>
          <w:p w14:paraId="3B020547" w14:textId="77777777" w:rsidR="00B10D81" w:rsidRPr="00EA5FA7" w:rsidDel="003E731D" w:rsidRDefault="00B10D81" w:rsidP="005B35CC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2552" w:type="dxa"/>
          </w:tcPr>
          <w:p w14:paraId="5791481D" w14:textId="77777777" w:rsidR="00B10D81" w:rsidRPr="00EA5FA7" w:rsidDel="003E731D" w:rsidRDefault="00B10D81" w:rsidP="005B35CC">
            <w:pPr>
              <w:pStyle w:val="TAL"/>
            </w:pPr>
          </w:p>
        </w:tc>
        <w:tc>
          <w:tcPr>
            <w:tcW w:w="1275" w:type="dxa"/>
          </w:tcPr>
          <w:p w14:paraId="7B8859C5" w14:textId="77777777" w:rsidR="00B10D81" w:rsidRPr="00EA5FA7" w:rsidDel="003E731D" w:rsidRDefault="00B10D81" w:rsidP="005B35CC">
            <w:pPr>
              <w:pStyle w:val="TAC"/>
            </w:pPr>
          </w:p>
        </w:tc>
        <w:tc>
          <w:tcPr>
            <w:tcW w:w="1134" w:type="dxa"/>
          </w:tcPr>
          <w:p w14:paraId="38E8E795" w14:textId="77777777" w:rsidR="00B10D81" w:rsidRPr="00EA5FA7" w:rsidDel="003E731D" w:rsidRDefault="00B10D81" w:rsidP="005B35CC">
            <w:pPr>
              <w:pStyle w:val="TAC"/>
            </w:pPr>
          </w:p>
        </w:tc>
      </w:tr>
      <w:tr w:rsidR="00B10D81" w:rsidRPr="00EA5FA7" w14:paraId="38C4CFF6" w14:textId="77777777" w:rsidTr="005B35CC">
        <w:tc>
          <w:tcPr>
            <w:tcW w:w="2209" w:type="dxa"/>
          </w:tcPr>
          <w:p w14:paraId="29353D99" w14:textId="77777777" w:rsidR="00B10D81" w:rsidRPr="00B62421" w:rsidRDefault="00B10D81" w:rsidP="005B35CC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rFonts w:eastAsia="Yu Mincho"/>
                <w:b/>
                <w:bCs/>
              </w:rPr>
              <w:t>&gt;SIB type to Be Updated Item IEs</w:t>
            </w:r>
          </w:p>
        </w:tc>
        <w:tc>
          <w:tcPr>
            <w:tcW w:w="992" w:type="dxa"/>
          </w:tcPr>
          <w:p w14:paraId="7A88CFE6" w14:textId="77777777" w:rsidR="00B10D81" w:rsidRPr="00EA5FA7" w:rsidRDefault="00B10D81" w:rsidP="005B35CC">
            <w:pPr>
              <w:pStyle w:val="TAL"/>
            </w:pPr>
          </w:p>
        </w:tc>
        <w:tc>
          <w:tcPr>
            <w:tcW w:w="1134" w:type="dxa"/>
          </w:tcPr>
          <w:p w14:paraId="6D9CA908" w14:textId="77777777" w:rsidR="00B10D81" w:rsidRPr="00EA5FA7" w:rsidRDefault="00B10D81" w:rsidP="005B35CC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</w:rPr>
              <w:t>1... &lt;maxnoofSIBTypes&gt;</w:t>
            </w:r>
          </w:p>
        </w:tc>
        <w:tc>
          <w:tcPr>
            <w:tcW w:w="1134" w:type="dxa"/>
          </w:tcPr>
          <w:p w14:paraId="2E0D8920" w14:textId="77777777" w:rsidR="00B10D81" w:rsidRPr="00EA5FA7" w:rsidRDefault="00B10D81" w:rsidP="005B35CC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2552" w:type="dxa"/>
          </w:tcPr>
          <w:p w14:paraId="585255C8" w14:textId="77777777" w:rsidR="00B10D81" w:rsidRPr="00EA5FA7" w:rsidRDefault="00B10D81" w:rsidP="005B35CC">
            <w:pPr>
              <w:pStyle w:val="TAL"/>
            </w:pPr>
          </w:p>
        </w:tc>
        <w:tc>
          <w:tcPr>
            <w:tcW w:w="1275" w:type="dxa"/>
          </w:tcPr>
          <w:p w14:paraId="69B1CC98" w14:textId="77777777" w:rsidR="00B10D81" w:rsidRPr="00EA5FA7" w:rsidRDefault="00B10D81" w:rsidP="005B35CC">
            <w:pPr>
              <w:pStyle w:val="TAC"/>
            </w:pPr>
          </w:p>
        </w:tc>
        <w:tc>
          <w:tcPr>
            <w:tcW w:w="1134" w:type="dxa"/>
          </w:tcPr>
          <w:p w14:paraId="6502D57C" w14:textId="77777777" w:rsidR="00B10D81" w:rsidRPr="00EA5FA7" w:rsidRDefault="00B10D81" w:rsidP="005B35CC">
            <w:pPr>
              <w:pStyle w:val="TAC"/>
            </w:pPr>
          </w:p>
        </w:tc>
      </w:tr>
      <w:tr w:rsidR="00B10D81" w:rsidRPr="00EA5FA7" w14:paraId="1D4D75CD" w14:textId="77777777" w:rsidTr="005B35CC">
        <w:tc>
          <w:tcPr>
            <w:tcW w:w="2209" w:type="dxa"/>
          </w:tcPr>
          <w:p w14:paraId="716AE901" w14:textId="77777777" w:rsidR="00B10D81" w:rsidRPr="00EA5FA7" w:rsidRDefault="00B10D81" w:rsidP="005B35CC">
            <w:pPr>
              <w:pStyle w:val="TAL"/>
              <w:ind w:left="198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&gt;&gt;SIB type</w:t>
            </w:r>
          </w:p>
        </w:tc>
        <w:tc>
          <w:tcPr>
            <w:tcW w:w="992" w:type="dxa"/>
          </w:tcPr>
          <w:p w14:paraId="2D79C6FF" w14:textId="77777777" w:rsidR="00B10D81" w:rsidRPr="00EA5FA7" w:rsidRDefault="00B10D81" w:rsidP="005B35CC">
            <w:pPr>
              <w:pStyle w:val="TAL"/>
            </w:pPr>
            <w:r w:rsidRPr="00EA5FA7">
              <w:t>M</w:t>
            </w:r>
          </w:p>
        </w:tc>
        <w:tc>
          <w:tcPr>
            <w:tcW w:w="1134" w:type="dxa"/>
          </w:tcPr>
          <w:p w14:paraId="33D3F363" w14:textId="77777777" w:rsidR="00B10D81" w:rsidRPr="00EA5FA7" w:rsidRDefault="00B10D81" w:rsidP="005B35C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52CF321" w14:textId="77777777" w:rsidR="00B10D81" w:rsidRPr="00EA5FA7" w:rsidRDefault="00B10D81" w:rsidP="005B35C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 (2..32, ...)</w:t>
            </w:r>
          </w:p>
        </w:tc>
        <w:tc>
          <w:tcPr>
            <w:tcW w:w="2552" w:type="dxa"/>
          </w:tcPr>
          <w:p w14:paraId="087834D9" w14:textId="77777777" w:rsidR="00B10D81" w:rsidRPr="00EA5FA7" w:rsidRDefault="00B10D81" w:rsidP="005B35CC">
            <w:pPr>
              <w:pStyle w:val="TAL"/>
            </w:pPr>
            <w:r w:rsidRPr="00EA5FA7">
              <w:t xml:space="preserve">Indicates a certain SIB block, e.g. 2 means </w:t>
            </w:r>
            <w:r w:rsidRPr="00EA5FA7">
              <w:rPr>
                <w:rFonts w:eastAsia="Yu Mincho"/>
                <w:lang w:eastAsia="ja-JP"/>
              </w:rPr>
              <w:t>sibType</w:t>
            </w:r>
            <w:r w:rsidRPr="00EA5FA7">
              <w:t xml:space="preserve">2, 3 for </w:t>
            </w:r>
            <w:r w:rsidRPr="00EA5FA7">
              <w:rPr>
                <w:rFonts w:eastAsia="Yu Mincho"/>
                <w:lang w:eastAsia="ja-JP"/>
              </w:rPr>
              <w:t xml:space="preserve">sibType3, etc. </w:t>
            </w:r>
            <w:r>
              <w:rPr>
                <w:rFonts w:eastAsia="Yu Mincho"/>
                <w:lang w:eastAsia="ja-JP"/>
              </w:rPr>
              <w:t>Values for SIBs generated by the gNB-DU as defined subclause 5.2.2 in TS 38.470 [2], v</w:t>
            </w:r>
            <w:r w:rsidRPr="00EA5FA7">
              <w:rPr>
                <w:rFonts w:eastAsia="Yu Mincho"/>
                <w:lang w:eastAsia="ja-JP"/>
              </w:rPr>
              <w:t>alues 6, 7, 8 and value</w:t>
            </w:r>
            <w:r>
              <w:rPr>
                <w:rFonts w:eastAsia="Yu Mincho"/>
                <w:lang w:eastAsia="ja-JP"/>
              </w:rPr>
              <w:t>s</w:t>
            </w:r>
            <w:r w:rsidRPr="00EA5FA7">
              <w:rPr>
                <w:rFonts w:eastAsia="Yu Mincho"/>
                <w:lang w:eastAsia="ja-JP"/>
              </w:rPr>
              <w:t xml:space="preserve"> </w:t>
            </w:r>
            <w:r>
              <w:rPr>
                <w:rFonts w:eastAsia="Yu Mincho"/>
                <w:lang w:eastAsia="ja-JP"/>
              </w:rPr>
              <w:t>corresponding to not defined SIBs in TS 38.331</w:t>
            </w:r>
            <w:r w:rsidRPr="00EA5FA7">
              <w:rPr>
                <w:rFonts w:eastAsia="Yu Mincho"/>
                <w:lang w:eastAsia="ja-JP"/>
              </w:rPr>
              <w:t xml:space="preserve"> </w:t>
            </w:r>
            <w:r>
              <w:rPr>
                <w:rFonts w:eastAsia="Yu Mincho"/>
                <w:lang w:eastAsia="ja-JP"/>
              </w:rPr>
              <w:t xml:space="preserve">[8] </w:t>
            </w:r>
            <w:r w:rsidRPr="00EA5FA7">
              <w:rPr>
                <w:rFonts w:eastAsia="Yu Mincho"/>
                <w:lang w:eastAsia="ja-JP"/>
              </w:rPr>
              <w:t>are not applicable in this version of the specifications.</w:t>
            </w:r>
          </w:p>
        </w:tc>
        <w:tc>
          <w:tcPr>
            <w:tcW w:w="1275" w:type="dxa"/>
          </w:tcPr>
          <w:p w14:paraId="069025FA" w14:textId="77777777" w:rsidR="00B10D81" w:rsidRPr="00EA5FA7" w:rsidRDefault="00B10D81" w:rsidP="005B35CC">
            <w:pPr>
              <w:pStyle w:val="TAC"/>
            </w:pPr>
          </w:p>
        </w:tc>
        <w:tc>
          <w:tcPr>
            <w:tcW w:w="1134" w:type="dxa"/>
          </w:tcPr>
          <w:p w14:paraId="630DA3B0" w14:textId="77777777" w:rsidR="00B10D81" w:rsidRPr="00EA5FA7" w:rsidRDefault="00B10D81" w:rsidP="005B35CC">
            <w:pPr>
              <w:pStyle w:val="TAC"/>
            </w:pPr>
          </w:p>
        </w:tc>
      </w:tr>
      <w:tr w:rsidR="00B10D81" w:rsidRPr="00EA5FA7" w14:paraId="6165BE08" w14:textId="77777777" w:rsidTr="005B35CC">
        <w:tc>
          <w:tcPr>
            <w:tcW w:w="2209" w:type="dxa"/>
          </w:tcPr>
          <w:p w14:paraId="3FACEB4D" w14:textId="77777777" w:rsidR="00B10D81" w:rsidRPr="00EA5FA7" w:rsidRDefault="00B10D81" w:rsidP="005B35CC">
            <w:pPr>
              <w:pStyle w:val="TAL"/>
              <w:ind w:left="198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&gt;&gt;SIB message</w:t>
            </w:r>
          </w:p>
        </w:tc>
        <w:tc>
          <w:tcPr>
            <w:tcW w:w="992" w:type="dxa"/>
          </w:tcPr>
          <w:p w14:paraId="67CBBACB" w14:textId="77777777" w:rsidR="00B10D81" w:rsidRPr="00EA5FA7" w:rsidRDefault="00B10D81" w:rsidP="005B35CC">
            <w:pPr>
              <w:pStyle w:val="TAL"/>
            </w:pPr>
            <w:r w:rsidRPr="00EA5FA7">
              <w:t>M</w:t>
            </w:r>
          </w:p>
        </w:tc>
        <w:tc>
          <w:tcPr>
            <w:tcW w:w="1134" w:type="dxa"/>
          </w:tcPr>
          <w:p w14:paraId="0DC9E513" w14:textId="77777777" w:rsidR="00B10D81" w:rsidRPr="00EA5FA7" w:rsidRDefault="00B10D81" w:rsidP="005B35C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565CFE3" w14:textId="77777777" w:rsidR="00B10D81" w:rsidRPr="00EA5FA7" w:rsidRDefault="00B10D81" w:rsidP="005B35CC">
            <w:pPr>
              <w:pStyle w:val="TAL"/>
              <w:rPr>
                <w:rFonts w:eastAsia="Yu Mincho"/>
                <w:lang w:eastAsia="ja-JP"/>
              </w:rPr>
            </w:pPr>
            <w:r w:rsidRPr="00EA5FA7">
              <w:t>OCTET STRING</w:t>
            </w:r>
          </w:p>
        </w:tc>
        <w:tc>
          <w:tcPr>
            <w:tcW w:w="2552" w:type="dxa"/>
          </w:tcPr>
          <w:p w14:paraId="7DE503F7" w14:textId="77777777" w:rsidR="00B10D81" w:rsidRPr="00EA5FA7" w:rsidRDefault="00B10D81" w:rsidP="005B35CC">
            <w:pPr>
              <w:pStyle w:val="TAL"/>
            </w:pPr>
            <w:r w:rsidRPr="00EA5FA7">
              <w:t xml:space="preserve">SIB as defined </w:t>
            </w:r>
            <w:r>
              <w:t xml:space="preserve">in subclause 6.3.1 </w:t>
            </w:r>
            <w:r w:rsidRPr="00EA5FA7">
              <w:t>in TS 38.331 [8].</w:t>
            </w:r>
          </w:p>
        </w:tc>
        <w:tc>
          <w:tcPr>
            <w:tcW w:w="1275" w:type="dxa"/>
          </w:tcPr>
          <w:p w14:paraId="55D60607" w14:textId="77777777" w:rsidR="00B10D81" w:rsidRPr="00EA5FA7" w:rsidRDefault="00B10D81" w:rsidP="005B35CC">
            <w:pPr>
              <w:pStyle w:val="TAC"/>
            </w:pPr>
          </w:p>
        </w:tc>
        <w:tc>
          <w:tcPr>
            <w:tcW w:w="1134" w:type="dxa"/>
          </w:tcPr>
          <w:p w14:paraId="0EB21895" w14:textId="77777777" w:rsidR="00B10D81" w:rsidRPr="00EA5FA7" w:rsidRDefault="00B10D81" w:rsidP="005B35CC">
            <w:pPr>
              <w:pStyle w:val="TAC"/>
            </w:pPr>
          </w:p>
        </w:tc>
      </w:tr>
      <w:tr w:rsidR="00B10D81" w:rsidRPr="00EA5FA7" w14:paraId="6AF73326" w14:textId="77777777" w:rsidTr="005B35C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11B3" w14:textId="77777777" w:rsidR="00B10D81" w:rsidRPr="00EA5FA7" w:rsidRDefault="00B10D81" w:rsidP="005B35CC">
            <w:pPr>
              <w:pStyle w:val="TAL"/>
              <w:ind w:left="198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&gt;&gt;Value Tag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BCDE" w14:textId="77777777" w:rsidR="00B10D81" w:rsidRPr="00EA5FA7" w:rsidRDefault="00B10D81" w:rsidP="005B35CC">
            <w:pPr>
              <w:pStyle w:val="TAL"/>
            </w:pPr>
            <w:r w:rsidRPr="00EA5FA7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7D5F" w14:textId="77777777" w:rsidR="00B10D81" w:rsidRPr="00EA5FA7" w:rsidRDefault="00B10D81" w:rsidP="005B35C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6E7E" w14:textId="77777777" w:rsidR="00B10D81" w:rsidRPr="00EA5FA7" w:rsidRDefault="00B10D81" w:rsidP="005B35CC">
            <w:pPr>
              <w:pStyle w:val="TAL"/>
            </w:pPr>
            <w:r w:rsidRPr="00EA5FA7">
              <w:t>INTEGER (0..31, ...)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AE77" w14:textId="77777777" w:rsidR="00B10D81" w:rsidRPr="00EA5FA7" w:rsidRDefault="00B10D81" w:rsidP="005B35CC">
            <w:pPr>
              <w:pStyle w:val="TAL"/>
            </w:pPr>
            <w:r>
              <w:rPr>
                <w:rFonts w:eastAsia="Yu Mincho"/>
                <w:lang w:eastAsia="ja-JP"/>
              </w:rPr>
              <w:t>V</w:t>
            </w:r>
            <w:r w:rsidRPr="00D341A2">
              <w:rPr>
                <w:rFonts w:eastAsia="Yu Mincho"/>
                <w:lang w:eastAsia="ja-JP"/>
              </w:rPr>
              <w:t>alues corresponding to Value Tag not defined  in TS 38.331 [8] are not applicable in this version of the specifications.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EB23" w14:textId="77777777" w:rsidR="00B10D81" w:rsidRPr="00EA5FA7" w:rsidRDefault="00B10D81" w:rsidP="005B35C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8ABD" w14:textId="77777777" w:rsidR="00B10D81" w:rsidRPr="00EA5FA7" w:rsidRDefault="00B10D81" w:rsidP="005B35CC">
            <w:pPr>
              <w:pStyle w:val="TAC"/>
            </w:pPr>
          </w:p>
        </w:tc>
      </w:tr>
      <w:tr w:rsidR="00B10D81" w:rsidRPr="00EA5FA7" w14:paraId="437D12A7" w14:textId="77777777" w:rsidTr="005B35C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2561" w14:textId="77777777" w:rsidR="00B10D81" w:rsidRPr="00EA5FA7" w:rsidRDefault="00B10D81" w:rsidP="005B35CC">
            <w:pPr>
              <w:pStyle w:val="TAL"/>
              <w:ind w:left="198"/>
              <w:rPr>
                <w:rFonts w:eastAsia="Batang"/>
                <w:lang w:eastAsia="ja-JP"/>
              </w:rPr>
            </w:pPr>
            <w:r w:rsidRPr="00EA5FA7">
              <w:rPr>
                <w:rFonts w:eastAsia="Batang"/>
                <w:lang w:eastAsia="ja-JP"/>
              </w:rPr>
              <w:t>&gt;&gt;areaScope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B55B" w14:textId="77777777" w:rsidR="00B10D81" w:rsidRPr="00EA5FA7" w:rsidRDefault="00B10D81" w:rsidP="005B35CC">
            <w:pPr>
              <w:pStyle w:val="TAL"/>
            </w:pPr>
            <w:r w:rsidRPr="00EA5FA7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49F7" w14:textId="77777777" w:rsidR="00B10D81" w:rsidRPr="00EA5FA7" w:rsidRDefault="00B10D81" w:rsidP="005B35C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3D67" w14:textId="77777777" w:rsidR="00B10D81" w:rsidRPr="00EA5FA7" w:rsidRDefault="00B10D81" w:rsidP="005B35CC">
            <w:pPr>
              <w:pStyle w:val="TAL"/>
            </w:pPr>
            <w:r w:rsidRPr="00EA5FA7">
              <w:t>ENUMERATED (true, …)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8CDC" w14:textId="77777777" w:rsidR="00B10D81" w:rsidRPr="00EA5FA7" w:rsidRDefault="00B10D81" w:rsidP="005B35CC">
            <w:pPr>
              <w:pStyle w:val="TAL"/>
            </w:pPr>
            <w:r w:rsidRPr="00EA5FA7">
              <w:t>Indicates that a SIB is area specific. If the field is not present, the SIB is cell specific.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91E3" w14:textId="77777777" w:rsidR="00B10D81" w:rsidRPr="00EA5FA7" w:rsidRDefault="00B10D81" w:rsidP="005B35CC">
            <w:pPr>
              <w:pStyle w:val="TAC"/>
            </w:pPr>
            <w:r w:rsidRPr="00EA5FA7">
              <w:rPr>
                <w:noProof/>
              </w:rPr>
              <w:t xml:space="preserve">YES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939E" w14:textId="77777777" w:rsidR="00B10D81" w:rsidRPr="00EA5FA7" w:rsidRDefault="00B10D81" w:rsidP="005B35CC">
            <w:pPr>
              <w:pStyle w:val="TAC"/>
            </w:pPr>
            <w:r w:rsidRPr="00EA5FA7">
              <w:rPr>
                <w:noProof/>
              </w:rPr>
              <w:t>ignore</w:t>
            </w:r>
          </w:p>
        </w:tc>
      </w:tr>
      <w:tr w:rsidR="00B10D81" w:rsidRPr="00EA5FA7" w14:paraId="0A40FF76" w14:textId="77777777" w:rsidTr="005B35CC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6D0E" w14:textId="77777777" w:rsidR="00B10D81" w:rsidRPr="00EA5FA7" w:rsidRDefault="00B10D81" w:rsidP="005B35CC">
            <w:pPr>
              <w:pStyle w:val="TAL"/>
              <w:rPr>
                <w:rFonts w:eastAsia="Batang"/>
                <w:lang w:eastAsia="ja-JP"/>
              </w:rPr>
            </w:pPr>
            <w:r w:rsidRPr="00EA5FA7">
              <w:rPr>
                <w:noProof/>
              </w:rPr>
              <w:t>SystemInformationAreaID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8A80" w14:textId="77777777" w:rsidR="00B10D81" w:rsidRPr="00EA5FA7" w:rsidRDefault="00B10D81" w:rsidP="005B35CC">
            <w:pPr>
              <w:pStyle w:val="TAL"/>
            </w:pPr>
            <w:r w:rsidRPr="00EA5FA7">
              <w:rPr>
                <w:bCs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373A" w14:textId="77777777" w:rsidR="00B10D81" w:rsidRPr="00EA5FA7" w:rsidRDefault="00B10D81" w:rsidP="005B35C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8709" w14:textId="77777777" w:rsidR="00B10D81" w:rsidRPr="00EA5FA7" w:rsidRDefault="00B10D81" w:rsidP="005B35CC">
            <w:pPr>
              <w:pStyle w:val="TAL"/>
            </w:pPr>
            <w:r w:rsidRPr="00EA5FA7">
              <w:t>BIT STRING (SIZE (24))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2B60" w14:textId="77777777" w:rsidR="00B10D81" w:rsidRPr="00EA5FA7" w:rsidRDefault="00B10D81" w:rsidP="005B35CC">
            <w:pPr>
              <w:pStyle w:val="TAL"/>
            </w:pPr>
            <w:r w:rsidRPr="00EA5FA7">
              <w:t>Indicates the system information area that the cell belongs to, if any.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EA2E" w14:textId="77777777" w:rsidR="00B10D81" w:rsidRPr="00EA5FA7" w:rsidRDefault="00B10D81" w:rsidP="005B35CC">
            <w:pPr>
              <w:pStyle w:val="TAC"/>
            </w:pPr>
            <w:r w:rsidRPr="00EA5FA7">
              <w:rPr>
                <w:noProof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9431" w14:textId="77777777" w:rsidR="00B10D81" w:rsidRPr="00EA5FA7" w:rsidRDefault="00B10D81" w:rsidP="005B35CC">
            <w:pPr>
              <w:pStyle w:val="TAC"/>
            </w:pPr>
            <w:r w:rsidRPr="00EA5FA7">
              <w:rPr>
                <w:noProof/>
              </w:rPr>
              <w:t>ignore</w:t>
            </w:r>
          </w:p>
        </w:tc>
      </w:tr>
    </w:tbl>
    <w:p w14:paraId="7A94F54E" w14:textId="77777777" w:rsidR="00B10D81" w:rsidRPr="003D15E9" w:rsidRDefault="00B10D81" w:rsidP="00B10D81">
      <w:pPr>
        <w:rPr>
          <w:lang w:eastAsia="zh-CN"/>
        </w:rPr>
      </w:pPr>
      <w:r>
        <w:rPr>
          <w:lang w:eastAsia="zh-CN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10D81" w:rsidRPr="00EA5FA7" w14:paraId="6D000AED" w14:textId="77777777" w:rsidTr="005B35CC">
        <w:trPr>
          <w:trHeight w:val="271"/>
        </w:trPr>
        <w:tc>
          <w:tcPr>
            <w:tcW w:w="3686" w:type="dxa"/>
          </w:tcPr>
          <w:p w14:paraId="3F93AE51" w14:textId="77777777" w:rsidR="00B10D81" w:rsidRPr="00EA5FA7" w:rsidRDefault="00B10D81" w:rsidP="005B35CC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1F93325E" w14:textId="77777777" w:rsidR="00B10D81" w:rsidRPr="00EA5FA7" w:rsidRDefault="00B10D81" w:rsidP="005B35CC">
            <w:pPr>
              <w:pStyle w:val="TAH"/>
            </w:pPr>
            <w:r w:rsidRPr="00EA5FA7">
              <w:t>Explanation</w:t>
            </w:r>
          </w:p>
        </w:tc>
      </w:tr>
      <w:tr w:rsidR="00B10D81" w:rsidRPr="00EA5FA7" w14:paraId="3C1A4CA8" w14:textId="77777777" w:rsidTr="005B35C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0A94" w14:textId="77777777" w:rsidR="00B10D81" w:rsidRPr="00EA5FA7" w:rsidRDefault="00B10D81" w:rsidP="005B35CC">
            <w:pPr>
              <w:pStyle w:val="TAL"/>
            </w:pPr>
            <w:r w:rsidRPr="00EA5FA7">
              <w:t>maxnoofSIBTypes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9992" w14:textId="77777777" w:rsidR="00B10D81" w:rsidRPr="00EA5FA7" w:rsidRDefault="00B10D81" w:rsidP="005B35CC">
            <w:pPr>
              <w:pStyle w:val="TAL"/>
            </w:pPr>
            <w:r w:rsidRPr="00EA5FA7">
              <w:t>Maximum no. of SIB types, the maximum value is 32.</w:t>
            </w:r>
          </w:p>
        </w:tc>
      </w:tr>
    </w:tbl>
    <w:p w14:paraId="57FBA1F8" w14:textId="77777777" w:rsidR="00B10D81" w:rsidRPr="003D15E9" w:rsidRDefault="00B10D81" w:rsidP="00B10D81">
      <w:pPr>
        <w:rPr>
          <w:lang w:eastAsia="zh-CN"/>
        </w:rPr>
      </w:pPr>
    </w:p>
    <w:p w14:paraId="6B81983C" w14:textId="77777777" w:rsidR="00B10D81" w:rsidRDefault="00B10D81" w:rsidP="00B10D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</w:pPr>
      <w:r>
        <w:rPr>
          <w:rFonts w:hint="eastAsia"/>
          <w:i/>
          <w:lang w:val="en-US" w:eastAsia="zh-CN"/>
        </w:rPr>
        <w:t xml:space="preserve">End </w:t>
      </w:r>
      <w:r>
        <w:rPr>
          <w:i/>
          <w:lang w:eastAsia="ja-JP"/>
        </w:rPr>
        <w:t xml:space="preserve">of </w:t>
      </w:r>
      <w:r>
        <w:rPr>
          <w:rFonts w:hint="eastAsia"/>
          <w:i/>
          <w:lang w:val="en-US" w:eastAsia="zh-CN"/>
        </w:rPr>
        <w:t xml:space="preserve">the </w:t>
      </w:r>
      <w:r>
        <w:rPr>
          <w:i/>
          <w:lang w:eastAsia="ja-JP"/>
        </w:rPr>
        <w:t>change</w:t>
      </w:r>
    </w:p>
    <w:p w14:paraId="68C9CD36" w14:textId="77777777" w:rsidR="001E41F3" w:rsidRDefault="001E41F3">
      <w:pPr>
        <w:rPr>
          <w:noProof/>
        </w:rPr>
      </w:pPr>
    </w:p>
    <w:sectPr w:rsidR="001E41F3" w:rsidSect="00C5577F"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0CBAC" w14:textId="77777777" w:rsidR="002A0BC2" w:rsidRDefault="002A0BC2">
      <w:r>
        <w:separator/>
      </w:r>
    </w:p>
  </w:endnote>
  <w:endnote w:type="continuationSeparator" w:id="0">
    <w:p w14:paraId="641BF182" w14:textId="77777777" w:rsidR="002A0BC2" w:rsidRDefault="002A0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EDF20" w14:textId="77777777" w:rsidR="00B10D81" w:rsidRDefault="00B10D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48662" w14:textId="77777777" w:rsidR="00B10D81" w:rsidRDefault="00B10D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D3075" w14:textId="77777777" w:rsidR="00B10D81" w:rsidRDefault="00B10D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FF23D" w14:textId="77777777" w:rsidR="002A0BC2" w:rsidRDefault="002A0BC2">
      <w:r>
        <w:separator/>
      </w:r>
    </w:p>
  </w:footnote>
  <w:footnote w:type="continuationSeparator" w:id="0">
    <w:p w14:paraId="3369E8EF" w14:textId="77777777" w:rsidR="002A0BC2" w:rsidRDefault="002A0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677B4" w14:textId="77777777" w:rsidR="00B10D81" w:rsidRDefault="00B10D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A16EF" w14:textId="77777777" w:rsidR="00B10D81" w:rsidRDefault="00B10D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A1A46" w14:textId="77777777" w:rsidR="008E6BEE" w:rsidRDefault="00000000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BC2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0D81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10D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10D8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B10D81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sid w:val="00B10D8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Amarpreet Sethi</cp:lastModifiedBy>
  <cp:revision>7</cp:revision>
  <cp:lastPrinted>1899-12-31T23:00:00Z</cp:lastPrinted>
  <dcterms:created xsi:type="dcterms:W3CDTF">2020-02-03T08:32:00Z</dcterms:created>
  <dcterms:modified xsi:type="dcterms:W3CDTF">2023-02-09T09:46:00Z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119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R3-230076</vt:lpwstr>
  </property>
  <property fmtid="{D5CDD505-2E9C-101B-9397-08002B2CF9AE}" pid="10" name="Spec#">
    <vt:lpwstr>38.473</vt:lpwstr>
  </property>
  <property fmtid="{D5CDD505-2E9C-101B-9397-08002B2CF9AE}" pid="11" name="Cr#">
    <vt:lpwstr>1108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Clarification on Value Tag in gNB-CU System Information</vt:lpwstr>
  </property>
  <property fmtid="{D5CDD505-2E9C-101B-9397-08002B2CF9AE}" pid="15" name="SourceIfWg">
    <vt:lpwstr>RadiSys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  <property fmtid="{D5CDD505-2E9C-101B-9397-08002B2CF9AE}" pid="21" name="MSIP_Label_8aa00c31-701e-4223-8b9c-13bd86c6a24f_Enabled">
    <vt:lpwstr>true</vt:lpwstr>
  </property>
  <property fmtid="{D5CDD505-2E9C-101B-9397-08002B2CF9AE}" pid="22" name="MSIP_Label_8aa00c31-701e-4223-8b9c-13bd86c6a24f_SetDate">
    <vt:lpwstr>2023-02-09T09:42:47Z</vt:lpwstr>
  </property>
  <property fmtid="{D5CDD505-2E9C-101B-9397-08002B2CF9AE}" pid="23" name="MSIP_Label_8aa00c31-701e-4223-8b9c-13bd86c6a24f_Method">
    <vt:lpwstr>Standard</vt:lpwstr>
  </property>
  <property fmtid="{D5CDD505-2E9C-101B-9397-08002B2CF9AE}" pid="24" name="MSIP_Label_8aa00c31-701e-4223-8b9c-13bd86c6a24f_Name">
    <vt:lpwstr>8aa00c31-701e-4223-8b9c-13bd86c6a24f</vt:lpwstr>
  </property>
  <property fmtid="{D5CDD505-2E9C-101B-9397-08002B2CF9AE}" pid="25" name="MSIP_Label_8aa00c31-701e-4223-8b9c-13bd86c6a24f_SiteId">
    <vt:lpwstr>d05e4a96-dcd9-4c15-a71a-9c868da4f308</vt:lpwstr>
  </property>
  <property fmtid="{D5CDD505-2E9C-101B-9397-08002B2CF9AE}" pid="26" name="MSIP_Label_8aa00c31-701e-4223-8b9c-13bd86c6a24f_ActionId">
    <vt:lpwstr>b9b57393-ff85-495c-a8e8-5cbc4efecb8a</vt:lpwstr>
  </property>
  <property fmtid="{D5CDD505-2E9C-101B-9397-08002B2CF9AE}" pid="27" name="MSIP_Label_8aa00c31-701e-4223-8b9c-13bd86c6a24f_ContentBits">
    <vt:lpwstr>0</vt:lpwstr>
  </property>
</Properties>
</file>